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การรับแจ้งการย้ายออกและย้ายเข้าในเขตสำนักทะเบียนเดียวกัน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0B0F0B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การรับแจ้งการย้ายออกและย้ายเข้าในเขตสำนักทะเบียนเดียวกัน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571B53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แจ้งการย้ายออกและย้ายเข้าในเขตสำนักทะเบียนเดียวกัน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05:12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ผู้ย้ายที่อยู่มีชื่อในทะเบียนบ้านและบ้านหลังที่จะย้ายเข้าอยู่ตั้งอยู่ในเขตสำนักทะเบียนเดียวกัน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ผู้แจ้งได้แก่เจ้าบ้านหรือผู้ที่ได้รับมอบหมาย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ระยะเวลาการแจ้งภายใน๑๕วันนับแต่วันที่ย้ายเข้าอยู่ในบ้าน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>15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571B53" w:rsidRPr="000C2AAC" w:rsidRDefault="00571B53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เจ้าบ้านที่ยินยอมให้ย้ายเข้า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ของผู้ย้ายที่อยู่ถ้ามี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ของบ้านที่่ย้ายออกและที่ย้ายเข้า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ใบรับแจ้งการย้ายออกตามแบบท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ตอนหน้า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กรณีแจ้งย้ายกับกำนันผู้ใหญ่บ้าน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2E4" w:rsidRDefault="000B62E4" w:rsidP="00C81DB8">
      <w:pPr>
        <w:spacing w:after="0" w:line="240" w:lineRule="auto"/>
      </w:pPr>
      <w:r>
        <w:separator/>
      </w:r>
    </w:p>
  </w:endnote>
  <w:endnote w:type="continuationSeparator" w:id="1">
    <w:p w:rsidR="000B62E4" w:rsidRDefault="000B62E4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2E4" w:rsidRDefault="000B62E4" w:rsidP="00C81DB8">
      <w:pPr>
        <w:spacing w:after="0" w:line="240" w:lineRule="auto"/>
      </w:pPr>
      <w:r>
        <w:separator/>
      </w:r>
    </w:p>
  </w:footnote>
  <w:footnote w:type="continuationSeparator" w:id="1">
    <w:p w:rsidR="000B62E4" w:rsidRDefault="000B62E4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0B0F0B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571B53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78713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B0F0B"/>
    <w:rsid w:val="000B62E4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1B53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87137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4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2015-08-06T06:08:00Z</cp:lastPrinted>
  <dcterms:created xsi:type="dcterms:W3CDTF">2015-04-23T03:41:00Z</dcterms:created>
  <dcterms:modified xsi:type="dcterms:W3CDTF">2015-08-06T06:08:00Z</dcterms:modified>
</cp:coreProperties>
</file>